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914" w:rsidRPr="00992914" w:rsidRDefault="00992914" w:rsidP="00992914">
      <w:pPr>
        <w:jc w:val="center"/>
        <w:rPr>
          <w:rFonts w:ascii="方正小标宋简体" w:eastAsia="方正小标宋简体" w:hint="eastAsia"/>
          <w:sz w:val="44"/>
          <w:szCs w:val="44"/>
        </w:rPr>
      </w:pPr>
      <w:bookmarkStart w:id="0" w:name="_GoBack"/>
      <w:r w:rsidRPr="00992914">
        <w:rPr>
          <w:rFonts w:ascii="方正小标宋简体" w:eastAsia="方正小标宋简体" w:hint="eastAsia"/>
          <w:sz w:val="44"/>
          <w:szCs w:val="44"/>
        </w:rPr>
        <w:t>主要指标</w:t>
      </w:r>
      <w:r w:rsidRPr="00992914">
        <w:rPr>
          <w:rFonts w:ascii="方正小标宋简体" w:eastAsia="方正小标宋简体" w:hint="eastAsia"/>
          <w:sz w:val="44"/>
          <w:szCs w:val="44"/>
        </w:rPr>
        <w:t>内涵说明</w:t>
      </w:r>
    </w:p>
    <w:bookmarkEnd w:id="0"/>
    <w:p w:rsidR="00992914" w:rsidRDefault="00992914" w:rsidP="00992914"/>
    <w:p w:rsidR="00992914" w:rsidRDefault="00992914" w:rsidP="00992914">
      <w:pPr>
        <w:ind w:firstLineChars="200" w:firstLine="632"/>
      </w:pPr>
      <w:r>
        <w:rPr>
          <w:rFonts w:hint="eastAsia"/>
        </w:rPr>
        <w:t>一、交易总量：是指以下各类公共资源的成交数量、成交金额（以万元人民币为单位，保留</w:t>
      </w:r>
      <w:r>
        <w:t>2</w:t>
      </w:r>
      <w:r>
        <w:t>位小数）的和。</w:t>
      </w:r>
    </w:p>
    <w:p w:rsidR="00992914" w:rsidRDefault="00992914" w:rsidP="00992914">
      <w:pPr>
        <w:ind w:firstLineChars="200" w:firstLine="632"/>
      </w:pPr>
      <w:r>
        <w:rPr>
          <w:rFonts w:hint="eastAsia"/>
        </w:rPr>
        <w:t>二、工程建设项目招标投标：是指工程以及与工程建设有关的货物、服务的招标投标情况。</w:t>
      </w:r>
    </w:p>
    <w:p w:rsidR="00992914" w:rsidRDefault="00992914" w:rsidP="00992914">
      <w:pPr>
        <w:ind w:firstLineChars="200" w:firstLine="632"/>
      </w:pPr>
      <w:r>
        <w:rPr>
          <w:rFonts w:hint="eastAsia"/>
        </w:rPr>
        <w:t>三、政府采购：是指国家机关、事业单位和团体组织，使用财政性资金采购依法制定的集中采购目录以内的或者采购限额标准以上的货物、工程和服务的采购情况。</w:t>
      </w:r>
    </w:p>
    <w:p w:rsidR="00992914" w:rsidRDefault="00992914" w:rsidP="00992914">
      <w:pPr>
        <w:ind w:firstLineChars="200" w:firstLine="632"/>
      </w:pPr>
      <w:r>
        <w:rPr>
          <w:rFonts w:hint="eastAsia"/>
        </w:rPr>
        <w:t>四、国有产权交易：是指国有产权持有人将其国有产权有偿转让（出租）给境内外法人、自然人和其他组织的交易情况。</w:t>
      </w:r>
    </w:p>
    <w:p w:rsidR="00992914" w:rsidRDefault="00992914" w:rsidP="00992914">
      <w:pPr>
        <w:ind w:firstLineChars="200" w:firstLine="632"/>
      </w:pPr>
      <w:r>
        <w:rPr>
          <w:rFonts w:hint="eastAsia"/>
        </w:rPr>
        <w:t>五、建设用地使用权出让：是指市、县人民政府国土资源行政主管部门出让建设用地使用权的情况。</w:t>
      </w:r>
    </w:p>
    <w:p w:rsidR="00992914" w:rsidRDefault="00992914" w:rsidP="00992914">
      <w:pPr>
        <w:ind w:firstLineChars="200" w:firstLine="632"/>
      </w:pPr>
      <w:r>
        <w:rPr>
          <w:rFonts w:hint="eastAsia"/>
        </w:rPr>
        <w:t>六、矿业权出让：是指县级以上人民政府国土资源行政主管部门出让探矿权和采矿权的情况。</w:t>
      </w:r>
    </w:p>
    <w:p w:rsidR="00992914" w:rsidRDefault="00992914" w:rsidP="00992914">
      <w:pPr>
        <w:ind w:firstLineChars="200" w:firstLine="632"/>
      </w:pPr>
      <w:r>
        <w:rPr>
          <w:rFonts w:hint="eastAsia"/>
        </w:rPr>
        <w:t>七、药品集中采购：是指公立医疗机构在依法制定的药品集中采购目录以内采购所需的药品情况。</w:t>
      </w:r>
    </w:p>
    <w:p w:rsidR="00992914" w:rsidRDefault="00992914" w:rsidP="00992914">
      <w:pPr>
        <w:ind w:firstLineChars="200" w:firstLine="632"/>
      </w:pPr>
      <w:r>
        <w:rPr>
          <w:rFonts w:hint="eastAsia"/>
        </w:rPr>
        <w:t>八、医用耗材采购：是指公立医疗机构在依法制定的医用耗材网上交易目录以内采购所需的医用耗材情况。</w:t>
      </w:r>
    </w:p>
    <w:p w:rsidR="00992914" w:rsidRDefault="00992914" w:rsidP="00992914">
      <w:pPr>
        <w:ind w:firstLineChars="200" w:firstLine="632"/>
      </w:pPr>
      <w:r>
        <w:rPr>
          <w:rFonts w:hint="eastAsia"/>
        </w:rPr>
        <w:t>九、医用设备采购：是指公立医疗机构使用非财政预算安排资金采购依法制定的医用设备集中采购目录以内的或者采购限额</w:t>
      </w:r>
      <w:r>
        <w:rPr>
          <w:rFonts w:hint="eastAsia"/>
        </w:rPr>
        <w:lastRenderedPageBreak/>
        <w:t>标准以上医用设备的情况。</w:t>
      </w:r>
    </w:p>
    <w:p w:rsidR="00992914" w:rsidRDefault="00992914" w:rsidP="00992914">
      <w:pPr>
        <w:ind w:firstLineChars="200" w:firstLine="632"/>
      </w:pPr>
      <w:r>
        <w:rPr>
          <w:rFonts w:hint="eastAsia"/>
        </w:rPr>
        <w:t>十、农村产权流转：是指农村土地承包经营权、农村集体经营性资产所有权和使用权、集体林地经营权、林木所有权和使用权的流转情况。</w:t>
      </w:r>
    </w:p>
    <w:p w:rsidR="00992914" w:rsidRDefault="00992914" w:rsidP="00992914">
      <w:pPr>
        <w:ind w:firstLineChars="200" w:firstLine="632"/>
      </w:pPr>
      <w:r>
        <w:rPr>
          <w:rFonts w:hint="eastAsia"/>
        </w:rPr>
        <w:t>十一、投资主体性质：是指按不同投资主体的单位性质划分的交易项目。</w:t>
      </w:r>
    </w:p>
    <w:p w:rsidR="00992914" w:rsidRDefault="00992914" w:rsidP="00992914">
      <w:pPr>
        <w:ind w:firstLineChars="200" w:firstLine="632"/>
      </w:pPr>
      <w:r>
        <w:rPr>
          <w:rFonts w:hint="eastAsia"/>
        </w:rPr>
        <w:t>政府投资：是指使用财政性资金和由政府负责偿还债务的借贷资金的政府机关、事业单位等投资的项目。</w:t>
      </w:r>
    </w:p>
    <w:p w:rsidR="00992914" w:rsidRDefault="00992914" w:rsidP="00992914">
      <w:pPr>
        <w:ind w:firstLineChars="200" w:firstLine="632"/>
      </w:pPr>
      <w:r>
        <w:rPr>
          <w:rFonts w:hint="eastAsia"/>
        </w:rPr>
        <w:t>企业投资：是指使用企业自有资金和由企业负责偿还债务的借贷资金的企业（包括国有企业、外资企业、合资企业、民营企业等各类企业）投资的项目。</w:t>
      </w:r>
    </w:p>
    <w:p w:rsidR="00992914" w:rsidRDefault="00992914" w:rsidP="00992914">
      <w:pPr>
        <w:ind w:firstLineChars="200" w:firstLine="632"/>
      </w:pPr>
      <w:r>
        <w:rPr>
          <w:rFonts w:hint="eastAsia"/>
        </w:rPr>
        <w:t>其它：是指除政府投资、企业投资外的其它项目。</w:t>
      </w:r>
    </w:p>
    <w:p w:rsidR="00992914" w:rsidRDefault="00992914" w:rsidP="00992914">
      <w:pPr>
        <w:ind w:firstLineChars="200" w:firstLine="632"/>
      </w:pPr>
      <w:r>
        <w:rPr>
          <w:rFonts w:hint="eastAsia"/>
        </w:rPr>
        <w:t>十二、其他项目：是指没有列入统计表中的其他交易情况。</w:t>
      </w:r>
    </w:p>
    <w:p w:rsidR="00992914" w:rsidRDefault="00992914" w:rsidP="00992914">
      <w:pPr>
        <w:ind w:firstLineChars="200" w:firstLine="632"/>
      </w:pPr>
      <w:r>
        <w:rPr>
          <w:rFonts w:hint="eastAsia"/>
        </w:rPr>
        <w:t>十三、政府和社会资本合作（</w:t>
      </w:r>
      <w:r>
        <w:t>PPP</w:t>
      </w:r>
      <w:r>
        <w:t>）：是指政府选择社会资本合作方的交易项目。</w:t>
      </w:r>
    </w:p>
    <w:p w:rsidR="00992914" w:rsidRDefault="00992914" w:rsidP="00992914">
      <w:pPr>
        <w:ind w:firstLineChars="200" w:firstLine="632"/>
      </w:pPr>
      <w:r>
        <w:rPr>
          <w:rFonts w:hint="eastAsia"/>
        </w:rPr>
        <w:t>十四、房屋建筑：是指包括各类房屋建筑及其附属设施和与其配套的线路、管道、设备安装工程及室内外装修工程。</w:t>
      </w:r>
    </w:p>
    <w:p w:rsidR="00992914" w:rsidRDefault="00992914" w:rsidP="00992914">
      <w:pPr>
        <w:ind w:firstLineChars="200" w:firstLine="632"/>
      </w:pPr>
      <w:r>
        <w:rPr>
          <w:rFonts w:hint="eastAsia"/>
        </w:rPr>
        <w:t>十五、市政：是指包括城市道路、桥梁、地铁和轻轨交通、城市绿化、污水排放及处理、垃圾处理、地下管道、公共停车场、供水、供电、供气、供热等。</w:t>
      </w:r>
    </w:p>
    <w:p w:rsidR="00992914" w:rsidRDefault="00992914" w:rsidP="00992914">
      <w:pPr>
        <w:ind w:firstLineChars="200" w:firstLine="632"/>
      </w:pPr>
      <w:r>
        <w:rPr>
          <w:rFonts w:hint="eastAsia"/>
        </w:rPr>
        <w:t>十六、公路：是指包括公路路基、路面、公路桥梁、公路隧道、公路机电、公路交通安全设施、房建、绿化等。</w:t>
      </w:r>
    </w:p>
    <w:p w:rsidR="00992914" w:rsidRDefault="00992914" w:rsidP="00992914">
      <w:pPr>
        <w:ind w:firstLineChars="200" w:firstLine="632"/>
      </w:pPr>
      <w:r>
        <w:rPr>
          <w:rFonts w:hint="eastAsia"/>
        </w:rPr>
        <w:lastRenderedPageBreak/>
        <w:t>十七、铁路：是指包括铁路路基、铁路桥梁、铁路隧道、信号工程、电气化工程、场站工程等。</w:t>
      </w:r>
    </w:p>
    <w:p w:rsidR="00992914" w:rsidRDefault="00992914" w:rsidP="00992914">
      <w:pPr>
        <w:ind w:firstLineChars="200" w:firstLine="632"/>
      </w:pPr>
      <w:r>
        <w:rPr>
          <w:rFonts w:hint="eastAsia"/>
        </w:rPr>
        <w:t>十八、民航：是指包括机场场道、目视助航、机电系统等。</w:t>
      </w:r>
    </w:p>
    <w:p w:rsidR="00992914" w:rsidRDefault="00992914" w:rsidP="00992914">
      <w:pPr>
        <w:ind w:firstLineChars="200" w:firstLine="632"/>
      </w:pPr>
      <w:r>
        <w:rPr>
          <w:rFonts w:hint="eastAsia"/>
        </w:rPr>
        <w:t>十九、水利：是指包括防洪、灌溉、排涝、引（供）水、滩涂治理、水土保持、水利枢纽等。</w:t>
      </w:r>
    </w:p>
    <w:p w:rsidR="00992914" w:rsidRDefault="00992914" w:rsidP="00992914">
      <w:pPr>
        <w:ind w:firstLineChars="200" w:firstLine="632"/>
      </w:pPr>
      <w:r>
        <w:rPr>
          <w:rFonts w:hint="eastAsia"/>
        </w:rPr>
        <w:t>二十、能源：是指包括煤炭、石油、天然气、电力、新能源等。</w:t>
      </w:r>
    </w:p>
    <w:p w:rsidR="00992914" w:rsidRDefault="00992914" w:rsidP="00992914">
      <w:pPr>
        <w:ind w:firstLineChars="200" w:firstLine="632"/>
      </w:pPr>
      <w:r>
        <w:rPr>
          <w:rFonts w:hint="eastAsia"/>
        </w:rPr>
        <w:t>二十一、邮电通信：是指包括邮政、电信枢纽、通信、信息网络等。</w:t>
      </w:r>
    </w:p>
    <w:p w:rsidR="00992914" w:rsidRDefault="00992914" w:rsidP="00992914">
      <w:pPr>
        <w:ind w:firstLineChars="200" w:firstLine="632"/>
      </w:pPr>
      <w:r>
        <w:rPr>
          <w:rFonts w:hint="eastAsia"/>
        </w:rPr>
        <w:t>二十二、省内企业中标（成交）：是指注册地在安徽省辖区内的企业在各地中标或成交的情况。</w:t>
      </w:r>
    </w:p>
    <w:p w:rsidR="00992914" w:rsidRDefault="00992914" w:rsidP="00992914">
      <w:pPr>
        <w:ind w:firstLineChars="200" w:firstLine="632"/>
      </w:pPr>
      <w:r>
        <w:rPr>
          <w:rFonts w:hint="eastAsia"/>
        </w:rPr>
        <w:t>二十三、项目数量：是指招标人、采购人、出让人、转让人与中标人、供应商或受让人签订的合同个数。</w:t>
      </w:r>
    </w:p>
    <w:p w:rsidR="00992914" w:rsidRDefault="00992914" w:rsidP="00992914">
      <w:pPr>
        <w:ind w:firstLineChars="200" w:firstLine="632"/>
      </w:pPr>
      <w:r>
        <w:rPr>
          <w:rFonts w:hint="eastAsia"/>
        </w:rPr>
        <w:t>二十四、成交金额：是指中标或成交通知书上载明的金额，以及网购同品种商品的总金额。</w:t>
      </w:r>
    </w:p>
    <w:p w:rsidR="00992914" w:rsidRDefault="00992914" w:rsidP="00992914">
      <w:pPr>
        <w:ind w:firstLineChars="200" w:firstLine="632"/>
      </w:pPr>
      <w:r>
        <w:rPr>
          <w:rFonts w:hint="eastAsia"/>
        </w:rPr>
        <w:t>二十五、品种：是指网上采购商城按某种相同特征划分的商品种类。</w:t>
      </w:r>
    </w:p>
    <w:p w:rsidR="00992914" w:rsidRDefault="00992914" w:rsidP="00992914">
      <w:pPr>
        <w:ind w:firstLineChars="200" w:firstLine="632"/>
      </w:pPr>
      <w:r>
        <w:rPr>
          <w:rFonts w:hint="eastAsia"/>
        </w:rPr>
        <w:t>二十六、电子竞价：是指竞争主体按照项目单位规定的方式和期限相继提交更低报价，由项目单位从中选择竞得人所使用的在线实时交易方式。</w:t>
      </w:r>
    </w:p>
    <w:p w:rsidR="00992914" w:rsidRDefault="00992914" w:rsidP="00992914">
      <w:pPr>
        <w:ind w:firstLineChars="200" w:firstLine="632"/>
      </w:pPr>
      <w:r>
        <w:rPr>
          <w:rFonts w:hint="eastAsia"/>
        </w:rPr>
        <w:t>节资率＝（预算金额－成交金额）÷预算金额×</w:t>
      </w:r>
      <w:r>
        <w:t>100%</w:t>
      </w:r>
      <w:r>
        <w:t>；</w:t>
      </w:r>
    </w:p>
    <w:p w:rsidR="007148D0" w:rsidRPr="000D4807" w:rsidRDefault="00992914" w:rsidP="00992914">
      <w:pPr>
        <w:ind w:firstLineChars="200" w:firstLine="632"/>
      </w:pPr>
      <w:r>
        <w:rPr>
          <w:rFonts w:hint="eastAsia"/>
        </w:rPr>
        <w:t>增值率＝（成交金额－底价金额）÷底价金额×</w:t>
      </w:r>
      <w:r>
        <w:t>100%</w:t>
      </w:r>
      <w:r>
        <w:t>。</w:t>
      </w:r>
    </w:p>
    <w:sectPr w:rsidR="007148D0" w:rsidRPr="000D4807" w:rsidSect="002C6D8A">
      <w:headerReference w:type="default" r:id="rId6"/>
      <w:footerReference w:type="even" r:id="rId7"/>
      <w:footerReference w:type="default" r:id="rId8"/>
      <w:pgSz w:w="11906" w:h="16838" w:code="9"/>
      <w:pgMar w:top="2098" w:right="1474" w:bottom="1984" w:left="1587" w:header="851" w:footer="1531" w:gutter="0"/>
      <w:cols w:space="425"/>
      <w:docGrid w:type="linesAndChars" w:linePitch="579" w:charSpace="-8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492E" w:rsidRDefault="00B3492E">
      <w:r>
        <w:separator/>
      </w:r>
    </w:p>
  </w:endnote>
  <w:endnote w:type="continuationSeparator" w:id="0">
    <w:p w:rsidR="00B3492E" w:rsidRDefault="00B34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小标宋">
    <w:altName w:val="Microsoft YaHei UI"/>
    <w:charset w:val="86"/>
    <w:family w:val="script"/>
    <w:pitch w:val="fixed"/>
    <w:sig w:usb0="00000000"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8D0" w:rsidRDefault="007148D0">
    <w:pPr>
      <w:pStyle w:val="a3"/>
      <w:framePr w:wrap="around" w:vAnchor="text" w:hAnchor="margin" w:xAlign="outside"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rsidR="007148D0" w:rsidRDefault="007148D0">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8D0" w:rsidRDefault="007148D0">
    <w:pPr>
      <w:pStyle w:val="a3"/>
      <w:framePr w:wrap="around" w:vAnchor="text" w:hAnchor="margin" w:xAlign="outside" w:y="1"/>
      <w:ind w:leftChars="100" w:left="320" w:rightChars="100" w:right="320"/>
      <w:rPr>
        <w:rStyle w:val="a4"/>
        <w:b/>
        <w:bCs/>
        <w:sz w:val="28"/>
      </w:rPr>
    </w:pPr>
    <w:r>
      <w:rPr>
        <w:rStyle w:val="a4"/>
        <w:rFonts w:hint="eastAsia"/>
        <w:sz w:val="28"/>
      </w:rPr>
      <w:t>—</w:t>
    </w:r>
    <w:r>
      <w:rPr>
        <w:rStyle w:val="a4"/>
        <w:sz w:val="28"/>
      </w:rPr>
      <w:t xml:space="preserve"> </w:t>
    </w:r>
    <w:r>
      <w:rPr>
        <w:rStyle w:val="a4"/>
        <w:sz w:val="28"/>
      </w:rPr>
      <w:fldChar w:fldCharType="begin"/>
    </w:r>
    <w:r>
      <w:rPr>
        <w:rStyle w:val="a4"/>
        <w:sz w:val="28"/>
      </w:rPr>
      <w:instrText xml:space="preserve">PAGE  </w:instrText>
    </w:r>
    <w:r>
      <w:rPr>
        <w:rStyle w:val="a4"/>
        <w:sz w:val="28"/>
      </w:rPr>
      <w:fldChar w:fldCharType="separate"/>
    </w:r>
    <w:r w:rsidR="00992914">
      <w:rPr>
        <w:rStyle w:val="a4"/>
        <w:noProof/>
        <w:sz w:val="28"/>
      </w:rPr>
      <w:t>1</w:t>
    </w:r>
    <w:r>
      <w:rPr>
        <w:rStyle w:val="a4"/>
        <w:sz w:val="28"/>
      </w:rPr>
      <w:fldChar w:fldCharType="end"/>
    </w:r>
    <w:r>
      <w:rPr>
        <w:rStyle w:val="a4"/>
        <w:sz w:val="28"/>
      </w:rPr>
      <w:t xml:space="preserve"> </w:t>
    </w:r>
    <w:r>
      <w:rPr>
        <w:rStyle w:val="a4"/>
        <w:rFonts w:hint="eastAsia"/>
        <w:sz w:val="28"/>
      </w:rPr>
      <w:t>—</w:t>
    </w:r>
  </w:p>
  <w:p w:rsidR="007148D0" w:rsidRDefault="007148D0">
    <w:pPr>
      <w:pStyle w:val="a3"/>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492E" w:rsidRDefault="00B3492E">
      <w:r>
        <w:separator/>
      </w:r>
    </w:p>
  </w:footnote>
  <w:footnote w:type="continuationSeparator" w:id="0">
    <w:p w:rsidR="00B3492E" w:rsidRDefault="00B34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8D0" w:rsidRDefault="007148D0">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58"/>
  <w:drawingGridVerticalSpacing w:val="57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2914"/>
    <w:rsid w:val="000D4807"/>
    <w:rsid w:val="00156E0B"/>
    <w:rsid w:val="001A40A6"/>
    <w:rsid w:val="002C6D8A"/>
    <w:rsid w:val="002E6D82"/>
    <w:rsid w:val="00410857"/>
    <w:rsid w:val="00415AB7"/>
    <w:rsid w:val="00453A7A"/>
    <w:rsid w:val="004C1571"/>
    <w:rsid w:val="005F503F"/>
    <w:rsid w:val="00637D3E"/>
    <w:rsid w:val="006A70DE"/>
    <w:rsid w:val="007148D0"/>
    <w:rsid w:val="00871589"/>
    <w:rsid w:val="00941408"/>
    <w:rsid w:val="00992914"/>
    <w:rsid w:val="00AB4AF2"/>
    <w:rsid w:val="00AB6E9B"/>
    <w:rsid w:val="00AB7E37"/>
    <w:rsid w:val="00AE1B5A"/>
    <w:rsid w:val="00B3492E"/>
    <w:rsid w:val="00B479FA"/>
    <w:rsid w:val="00C45312"/>
    <w:rsid w:val="00D32B57"/>
    <w:rsid w:val="00DB66E4"/>
    <w:rsid w:val="00E73F6B"/>
    <w:rsid w:val="00EB7E25"/>
    <w:rsid w:val="00F31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39711"/>
  <w15:chartTrackingRefBased/>
  <w15:docId w15:val="{73DA2FE9-A757-4BD0-A5E3-381258210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7E25"/>
    <w:pPr>
      <w:widowControl w:val="0"/>
      <w:jc w:val="both"/>
    </w:pPr>
    <w:rPr>
      <w:rFonts w:ascii="宋体" w:eastAsia="仿宋_GB2312" w:hAnsi="宋体"/>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character" w:styleId="a4">
    <w:name w:val="page number"/>
    <w:basedOn w:val="a0"/>
  </w:style>
  <w:style w:type="paragraph" w:styleId="a5">
    <w:name w:val="header"/>
    <w:basedOn w:val="a"/>
    <w:pPr>
      <w:pBdr>
        <w:bottom w:val="single" w:sz="6" w:space="1" w:color="auto"/>
      </w:pBdr>
      <w:tabs>
        <w:tab w:val="center" w:pos="4153"/>
        <w:tab w:val="right" w:pos="8306"/>
      </w:tabs>
      <w:snapToGrid w:val="0"/>
      <w:jc w:val="center"/>
    </w:pPr>
    <w:rPr>
      <w:sz w:val="18"/>
    </w:rPr>
  </w:style>
  <w:style w:type="paragraph" w:styleId="a6">
    <w:name w:val="Body Text"/>
    <w:basedOn w:val="a"/>
    <w:pPr>
      <w:spacing w:line="0" w:lineRule="atLeast"/>
    </w:pPr>
    <w:rPr>
      <w:rFonts w:eastAsia="小标宋"/>
      <w:sz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31354;&#30333;.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空白.dotx</Template>
  <TotalTime>2</TotalTime>
  <Pages>3</Pages>
  <Words>208</Words>
  <Characters>1186</Characters>
  <Application>Microsoft Office Word</Application>
  <DocSecurity>0</DocSecurity>
  <Lines>9</Lines>
  <Paragraphs>2</Paragraphs>
  <ScaleCrop>false</ScaleCrop>
  <Company> </Company>
  <LinksUpToDate>false</LinksUpToDate>
  <CharactersWithSpaces>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cp:lastModifiedBy>PC</cp:lastModifiedBy>
  <cp:revision>1</cp:revision>
  <dcterms:created xsi:type="dcterms:W3CDTF">2019-09-20T05:24:00Z</dcterms:created>
  <dcterms:modified xsi:type="dcterms:W3CDTF">2019-09-20T05:26:00Z</dcterms:modified>
</cp:coreProperties>
</file>